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พระราชบัญญัติภาษีโรงเรือนและที่ดิน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2475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การรับชำระภาษีโรงเรือนและที่ดิน 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06/08/2015 11:31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(-)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พระราชบัญญัติภาษีโรงเรือนและที่ดิน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2475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 และที่ดินที่ใช้ต่อเนื่องกับโรงเรือนหรือสิ่งปลูกสร้างอย่างอื่นนั้น โดยมีหลักเกณฑ์ วิธีการ และเงื่อนไข 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วิธีการชำระภาษี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แจ้งให้เจ้าของทรัพย์สินทราบเพื่อยื่นแบบแสดงรายการทรัพย์สิน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.2)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 xml:space="preserve">.2)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ภายในเดือนกุมภาพันธ์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.8)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5.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เจ้าของทรัพย์สินชำระภาษีทันที 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เจ้าของทรัพย์สินดำเนินการชำระภาษีภายใน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นับแต่ได้รับแจ้งการประเมิน กรณีที่เจ้าของทรัพย์สินชำระภาษีเกินเวลาที่กำหนด จะต้องชำระเงินเพิ่มตามอัตราที่กฎหมายกำหนด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 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นับแต่ได้รับแจ้งการประเมิน โดยผู้บริหารท้องถิ่นชี้ขาดและแจ้งเจ้าของทรัพย์สินทราบภายใน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นับจากวันที่เจ้าของทรัพย์สินยื่นอุทธรณ์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.9)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D401014" w14:textId="77777777" w:rsidTr="00313D38">
        <w:tc>
          <w:tcPr>
            <w:tcW w:w="675" w:type="dxa"/>
            <w:vAlign w:val="center"/>
          </w:tcPr>
          <w:p w14:paraId="4CC617C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68C400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D8158F6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63E97FA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  <w:p w14:paraId="3A593E0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CAD046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48DF0C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45ADF94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ประชาชนหรือบัตรอื่นที่ออกให้โดยหน่วยงานของรัฐ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A459684" w14:textId="77777777" w:rsidTr="004E651F">
        <w:trPr>
          <w:jc w:val="center"/>
        </w:trPr>
        <w:tc>
          <w:tcPr>
            <w:tcW w:w="675" w:type="dxa"/>
            <w:vAlign w:val="center"/>
          </w:tcPr>
          <w:p w14:paraId="3DB5848A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7AA819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633A676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29EBE4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EF58E8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D6A368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EBB80B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C3EFAFB" w14:textId="77777777" w:rsidTr="004E651F">
        <w:trPr>
          <w:jc w:val="center"/>
        </w:trPr>
        <w:tc>
          <w:tcPr>
            <w:tcW w:w="675" w:type="dxa"/>
            <w:vAlign w:val="center"/>
          </w:tcPr>
          <w:p w14:paraId="6AAC1BF8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7B9E70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หลักฐานแสดงกรรมสิทธิ์โรงเรือนและที่ดินพร้อมสำเนา เช่น โฉนดที่ดิน ใบอนุญาตปลูกสร้าง หนังสือสัญญาซื้อขาย หรือให้โรงเรือนฯ</w:t>
            </w:r>
          </w:p>
        </w:tc>
        <w:tc>
          <w:tcPr>
            <w:tcW w:w="1843" w:type="dxa"/>
          </w:tcPr>
          <w:p w14:paraId="61E049D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47D783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C7A089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0A923B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3CBCB3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3C25BAB" w14:textId="77777777" w:rsidTr="004E651F">
        <w:trPr>
          <w:jc w:val="center"/>
        </w:trPr>
        <w:tc>
          <w:tcPr>
            <w:tcW w:w="675" w:type="dxa"/>
            <w:vAlign w:val="center"/>
          </w:tcPr>
          <w:p w14:paraId="072F4368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B39A68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หลักฐานการประกอบกิจการพร้อมสำเนา เช่น ใบทะเบียนการค้า ทะเบียนพาณิชย์ ทะเบียนภาษีมูลค่าเพิ่ม หรือใบอนุญาตประกอบกิจการค้าของฝ่ายสิ่งแวดล้อม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สัญญาเช่าอาคาร</w:t>
            </w:r>
          </w:p>
        </w:tc>
        <w:tc>
          <w:tcPr>
            <w:tcW w:w="1843" w:type="dxa"/>
          </w:tcPr>
          <w:p w14:paraId="2DB74AC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BBCD98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6F13DE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FE15D9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3CFBE3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CB4EC20" w14:textId="77777777" w:rsidTr="004E651F">
        <w:trPr>
          <w:jc w:val="center"/>
        </w:trPr>
        <w:tc>
          <w:tcPr>
            <w:tcW w:w="675" w:type="dxa"/>
            <w:vAlign w:val="center"/>
          </w:tcPr>
          <w:p w14:paraId="52436E6F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FF084D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และงบแสดงฐานะการเงิน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14:paraId="492446B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FBA30B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4EB28C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C884DC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41BE1D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F13D66C" w14:textId="77777777" w:rsidTr="004E651F">
        <w:trPr>
          <w:jc w:val="center"/>
        </w:trPr>
        <w:tc>
          <w:tcPr>
            <w:tcW w:w="675" w:type="dxa"/>
            <w:vAlign w:val="center"/>
          </w:tcPr>
          <w:p w14:paraId="13D33F60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A32FEB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163BA0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9E58EA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69EF8F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BC1B53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15182C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 เลขที่ ๑๒๕ หมู่ที่ ๒  ถนนเพชรเกษม อำเภอกระบุรี จังหวัดระนอง  ๘๕๑๑๐ 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๐๗๗ ๘๖๐ ๖๔๔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www.lumliang.go.th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2C5FE469" w14:textId="77777777" w:rsidTr="00C1539D">
        <w:tc>
          <w:tcPr>
            <w:tcW w:w="534" w:type="dxa"/>
          </w:tcPr>
          <w:p w14:paraId="3715F947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08DF00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131A344E" w:rsidR="00F064C0" w:rsidRPr="000C2AAC" w:rsidRDefault="00F064C0" w:rsidP="0051343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แบบคำร้องขอให้พิจารณาการประเมินภาษี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9)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page" w:tblpX="1378" w:tblpY="235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513434" w:rsidRPr="000C2AAC" w14:paraId="384AB1C0" w14:textId="77777777" w:rsidTr="00513434">
        <w:tc>
          <w:tcPr>
            <w:tcW w:w="1418" w:type="dxa"/>
          </w:tcPr>
          <w:p w14:paraId="4CDCE695" w14:textId="77777777" w:rsidR="00513434" w:rsidRPr="000C2AAC" w:rsidRDefault="00513434" w:rsidP="0051343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5186B7EC" w14:textId="77777777" w:rsidR="00513434" w:rsidRPr="000C2AAC" w:rsidRDefault="00513434" w:rsidP="0051343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513434" w:rsidRPr="000C2AAC" w14:paraId="3A071E3E" w14:textId="77777777" w:rsidTr="00513434">
        <w:tc>
          <w:tcPr>
            <w:tcW w:w="1418" w:type="dxa"/>
          </w:tcPr>
          <w:p w14:paraId="2491E480" w14:textId="77777777" w:rsidR="00513434" w:rsidRPr="000C2AAC" w:rsidRDefault="00513434" w:rsidP="0051343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0BF7BC7F" w14:textId="77777777" w:rsidR="00513434" w:rsidRPr="000C2AAC" w:rsidRDefault="00513434" w:rsidP="0051343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513434" w:rsidRPr="000C2AAC" w14:paraId="7CB0A6E6" w14:textId="77777777" w:rsidTr="00513434">
        <w:tc>
          <w:tcPr>
            <w:tcW w:w="1418" w:type="dxa"/>
          </w:tcPr>
          <w:p w14:paraId="3E1FFCA7" w14:textId="77777777" w:rsidR="00513434" w:rsidRPr="000C2AAC" w:rsidRDefault="00513434" w:rsidP="0051343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6C2C5B1F" w14:textId="77777777" w:rsidR="00513434" w:rsidRPr="000C2AAC" w:rsidRDefault="00513434" w:rsidP="0051343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513434" w:rsidRPr="000C2AAC" w14:paraId="2C4DB8E1" w14:textId="77777777" w:rsidTr="00513434">
        <w:tc>
          <w:tcPr>
            <w:tcW w:w="1418" w:type="dxa"/>
          </w:tcPr>
          <w:p w14:paraId="1FFFC276" w14:textId="77777777" w:rsidR="00513434" w:rsidRPr="000C2AAC" w:rsidRDefault="00513434" w:rsidP="0051343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31D3FAEA" w14:textId="77777777" w:rsidR="00513434" w:rsidRPr="000C2AAC" w:rsidRDefault="00513434" w:rsidP="0051343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513434" w:rsidRPr="000C2AAC" w14:paraId="1349D918" w14:textId="77777777" w:rsidTr="00513434">
        <w:tc>
          <w:tcPr>
            <w:tcW w:w="1418" w:type="dxa"/>
          </w:tcPr>
          <w:p w14:paraId="3CBA495C" w14:textId="77777777" w:rsidR="00513434" w:rsidRPr="000C2AAC" w:rsidRDefault="00513434" w:rsidP="0051343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519D1C0C" w14:textId="77777777" w:rsidR="00513434" w:rsidRPr="000C2AAC" w:rsidRDefault="00513434" w:rsidP="0051343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A78E4" w14:textId="77777777" w:rsidR="00085617" w:rsidRDefault="00085617" w:rsidP="00C81DB8">
      <w:pPr>
        <w:spacing w:after="0" w:line="240" w:lineRule="auto"/>
      </w:pPr>
      <w:r>
        <w:separator/>
      </w:r>
    </w:p>
  </w:endnote>
  <w:endnote w:type="continuationSeparator" w:id="0">
    <w:p w14:paraId="4BDF59F8" w14:textId="77777777" w:rsidR="00085617" w:rsidRDefault="0008561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0B0C5" w14:textId="77777777" w:rsidR="00085617" w:rsidRDefault="00085617" w:rsidP="00C81DB8">
      <w:pPr>
        <w:spacing w:after="0" w:line="240" w:lineRule="auto"/>
      </w:pPr>
      <w:r>
        <w:separator/>
      </w:r>
    </w:p>
  </w:footnote>
  <w:footnote w:type="continuationSeparator" w:id="0">
    <w:p w14:paraId="1396F56B" w14:textId="77777777" w:rsidR="00085617" w:rsidRDefault="0008561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2C51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42C5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85617"/>
    <w:rsid w:val="00090552"/>
    <w:rsid w:val="00094F82"/>
    <w:rsid w:val="000C2AAC"/>
    <w:rsid w:val="000C466B"/>
    <w:rsid w:val="000F1309"/>
    <w:rsid w:val="00110F0C"/>
    <w:rsid w:val="00132E1B"/>
    <w:rsid w:val="00142C51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13434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574FD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BFF2E-F09D-4E6E-AB49-AF0F4B71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6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2015-12-23T06:14:00Z</dcterms:created>
  <dcterms:modified xsi:type="dcterms:W3CDTF">2015-12-23T06:14:00Z</dcterms:modified>
</cp:coreProperties>
</file>