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การแจ้งขุดดิน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การแจ้งขุดดิน</w:t>
      </w:r>
    </w:p>
    <w:p w14:paraId="57553D54" w14:textId="1B3FE95E"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7C1EA770" w14:textId="557C84CF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2543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พระราชบัญญัติการขุดดินและถมดิน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2543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การแจ้งขุดดิน อบต</w:t>
      </w:r>
      <w:r w:rsidR="00094F82" w:rsidRPr="000C2AAC">
        <w:rPr>
          <w:rFonts w:asciiTheme="minorBidi" w:hAnsiTheme="minorBidi"/>
          <w:noProof/>
          <w:sz w:val="32"/>
          <w:szCs w:val="32"/>
        </w:rPr>
        <w:t>.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ลำเลียง อุษา 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23/07/2015 14:50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เลขที่ ๑๒๕ หมู่ที่ ๒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ถนนเพชรเกษม  อำเภอกระบุรี จังหวัดระนอง  ๘๕๑๑๐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 ๐๗๗ ๘๖๐ ๖๔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4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www.lumliang.go.th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การขุดดินที่ต้องแจ้งต่อเจ้าพนักงานท้องถิ่นจะต้องมีองค์ประกอบที่ครบถ้วน 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ดำเนินการขุดดินนั้นจะต้องเป็นการดำเนินการในท้องที่ที่พระราชบัญญัติการขุดดินและถมดินใช้บังคับ 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กรุงเทพมหานคร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 ซึ่งรัฐมนตรีประกาศกำหนดในราชกิจจานุเบกษา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การดำเนินการขุดดินเข้าลักษณะตามมาตรา </w:t>
      </w:r>
      <w:r w:rsidRPr="000C2AAC">
        <w:rPr>
          <w:rFonts w:asciiTheme="minorBidi" w:hAnsiTheme="minorBidi"/>
          <w:noProof/>
          <w:sz w:val="32"/>
          <w:szCs w:val="32"/>
        </w:rPr>
        <w:t>17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แห่งพระราชบัญญัติการขุดดินและถมดินคือประสงค์จะทำการขุดดินโดยมีความลึกจากระดับพื้นดินเกิน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เมตร หรือมีพื้นที่ปากบ่อดินเกินหนึ่งหมื่นตารางเมตร หรือมีความลึกหรือพื้นที่ตามที่เจ้าพนักงานท้องถิ่นประกาศกำหนดโดยการประกาศของเจ้าพนักงานท้องถิ่นจะต้องไม่เป็นการกระทำที่ขัดหรือแย้งกับพระราชบัญญัติการขุดดินและถมดิ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2543   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การพิจารณารับแจ้งการขุดดิน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 เพื่อเป็นหลักฐานการแจ้งภายใน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นับแต่วันที่ได้รับแจ้ง ถ้าการแจ้งเป็นไปโดยไม่ถูกต้องให้เจ้าพนักงานท้องถิ่นแจ้งให้แก้ไขให้ถูกต้องภายใน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นับแต่วันที่มีการแจ้ง ถ้าผู้แจ้งไม่แก้ไขให้ถูกต้องภายใน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 ให้เจ้าพนักงานท้องถิ่นมีอำนาจออกคำสั่งให้การแจ้งเป็นอันสิ้นผล กรณีถ้าผู้แจ้งได้แก้ไขให้ถูกต้องภายในเวลาที่กำหนด ให้เจ้าพนักงานท้องถิ่นออกใบรับแจ้งให้แก่ผู้แจ้งภายใน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ผู้แจ้งยื่นเอกสารแจ้งการขุดดิน ตามที่กำหนดให้เจ้าพนักงานท้องถิ่นดำเนินการ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ตรวจสอบข้อมูล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กระบุรี จังหวัดระนอง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0C2AAC" w14:paraId="59F47FCE" w14:textId="77777777" w:rsidTr="00313D38">
        <w:tc>
          <w:tcPr>
            <w:tcW w:w="675" w:type="dxa"/>
            <w:vAlign w:val="center"/>
          </w:tcPr>
          <w:p w14:paraId="67DF4990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C15F52C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16B8D58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61A6C9E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เจ้าพนักงานท้องถิ่นดำเนินการตรวจสอบและพิจารณา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14:paraId="7EC5C8C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4B4834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C1C7CA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0BE7E2CD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05B4517" w14:textId="77777777" w:rsidTr="00313D38">
        <w:tc>
          <w:tcPr>
            <w:tcW w:w="675" w:type="dxa"/>
            <w:vAlign w:val="center"/>
          </w:tcPr>
          <w:p w14:paraId="13D7D78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A7534A2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5D7100B8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33572D3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 และแจ้งให้ผู้แจ้งมารับใบรับแจ้ง</w:t>
            </w:r>
          </w:p>
          <w:p w14:paraId="4482FCA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023004F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09CFC3A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02916EFB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 ในพื้นที่ที่จะดำเนินการขุดดิน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6D15625F" w14:textId="77777777" w:rsidTr="004E651F">
        <w:trPr>
          <w:jc w:val="center"/>
        </w:trPr>
        <w:tc>
          <w:tcPr>
            <w:tcW w:w="675" w:type="dxa"/>
            <w:vAlign w:val="center"/>
          </w:tcPr>
          <w:p w14:paraId="687635C8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9FA33D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2EA488F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9264F5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DBF2CA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A21C1C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C142D2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แผนผังบริเวณที่ประสงค์จะดำเนินการขุดดิน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26108F3" w14:textId="77777777" w:rsidTr="004E651F">
        <w:tc>
          <w:tcPr>
            <w:tcW w:w="675" w:type="dxa"/>
            <w:vAlign w:val="center"/>
          </w:tcPr>
          <w:p w14:paraId="686BC69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9AEF7F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แผนผังแสดงเขตที่ดินและที่ดินบริเวณข้างเคียง</w:t>
            </w:r>
          </w:p>
        </w:tc>
        <w:tc>
          <w:tcPr>
            <w:tcW w:w="1843" w:type="dxa"/>
          </w:tcPr>
          <w:p w14:paraId="186B4F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7C5099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D0D5AC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45FEF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F754EE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AB6ACB6" w14:textId="77777777" w:rsidTr="004E651F">
        <w:tc>
          <w:tcPr>
            <w:tcW w:w="675" w:type="dxa"/>
            <w:vAlign w:val="center"/>
          </w:tcPr>
          <w:p w14:paraId="6FA1370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6C9F9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 รายการประกอบแบบแปลน</w:t>
            </w:r>
          </w:p>
        </w:tc>
        <w:tc>
          <w:tcPr>
            <w:tcW w:w="1843" w:type="dxa"/>
          </w:tcPr>
          <w:p w14:paraId="5D7CBA7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50A45C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624391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6ADFD1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BD44DB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26D721B" w14:textId="77777777" w:rsidTr="004E651F">
        <w:tc>
          <w:tcPr>
            <w:tcW w:w="675" w:type="dxa"/>
            <w:vAlign w:val="center"/>
          </w:tcPr>
          <w:p w14:paraId="7D0CC1A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D6DB6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 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 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14:paraId="2503F05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327255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FCFA91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C9672D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2C108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E5BCF68" w14:textId="77777777" w:rsidTr="004E651F">
        <w:tc>
          <w:tcPr>
            <w:tcW w:w="675" w:type="dxa"/>
            <w:vAlign w:val="center"/>
          </w:tcPr>
          <w:p w14:paraId="3BBF18E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D2A238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หนังสือมอบอำนาจกรณีให้บุคคลอื่นยื่นแจ้งการขุดดิน</w:t>
            </w:r>
          </w:p>
        </w:tc>
        <w:tc>
          <w:tcPr>
            <w:tcW w:w="1843" w:type="dxa"/>
          </w:tcPr>
          <w:p w14:paraId="44A15D2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D7EEDE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97A20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D4DBB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A1B24B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95AD506" w14:textId="77777777" w:rsidTr="004E651F">
        <w:tc>
          <w:tcPr>
            <w:tcW w:w="675" w:type="dxa"/>
            <w:vAlign w:val="center"/>
          </w:tcPr>
          <w:p w14:paraId="43307D3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6411F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14:paraId="7B7437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4794B8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C533E7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08FBBC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522F69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AB1F24B" w14:textId="77777777" w:rsidTr="004E651F">
        <w:tc>
          <w:tcPr>
            <w:tcW w:w="675" w:type="dxa"/>
            <w:vAlign w:val="center"/>
          </w:tcPr>
          <w:p w14:paraId="0CAB1CD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B7D95B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วิศวกรผู้ออกแบบและคำนวณ การขุดดินที่มีความลึก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จากระดับพื้นดินเกิน ๓ เมตร หรือพื้นที่ปากบ่อดินเกิน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ตารางเมตร ต้องเป็นผู้ได้รับใบอนุญาตประกอบวิชาชีพวิศวกรรมควบคุม สาขาวิศวกรรมโยธาไม่ต่ำกว่าระดับสามัญวิศวกร กรณีการขุดดินที่มีความลึกเกินสูง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 วิศวกรผู้ออกแบบและคำนวณต้องเป็นผู้ได้รับใบอนุญาตประกอบวิชาชีพวิศวกรรมควบคุม สาขาวิศวกรรมโยธาระดับวุฒิวิศวกร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BE600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01BE3D5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A442A1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4108FE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A6C602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5E8C1E4" w14:textId="77777777" w:rsidTr="004E651F">
        <w:tc>
          <w:tcPr>
            <w:tcW w:w="675" w:type="dxa"/>
            <w:vAlign w:val="center"/>
          </w:tcPr>
          <w:p w14:paraId="37A8E23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4FB2FF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รายละเอียดการติดตั้งอุปกรณ์สำหรับวัดการเคลื่อนตัวของดิน</w:t>
            </w:r>
          </w:p>
        </w:tc>
        <w:tc>
          <w:tcPr>
            <w:tcW w:w="1843" w:type="dxa"/>
          </w:tcPr>
          <w:p w14:paraId="136B3A3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3A45D7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3A36F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FFE70E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F3EC3C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17DE435" w14:textId="77777777" w:rsidTr="004E651F">
        <w:tc>
          <w:tcPr>
            <w:tcW w:w="675" w:type="dxa"/>
            <w:vAlign w:val="center"/>
          </w:tcPr>
          <w:p w14:paraId="5D632E8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0FDD88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เมตร หรือมีพื้นที่ปากบ่อดินเกิน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ตารางเมตร หรือมีความลึกหรือมีพื้นที่ตามที่เจ้าพนักงานท้องถิ่นประกาศกำหนดผู้ควบคุมงานต้องเป็นผู้ได้รับใบอนุญาตประกอบวิชาชีพวิศวกรรมควบคุม สาขาวิศวกรรมโยธา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569605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6A15E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7BF4BC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0CAA8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9A45C8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 ฉบับละ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องค์การบริหารส่วนตำบลลำลียง เลขที่ ๑๒๕ หมู่ที่ ๒ ถนนเพชรเกษม  อำเภอกระบุรี จังหวัดระนอง  ๘๕๑๑๐ 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โทรสาร ๐๗๗ ๘๖๐ ๖๔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 www.lumliang.go.th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54493807" w14:textId="77777777" w:rsidTr="00C1539D">
        <w:tc>
          <w:tcPr>
            <w:tcW w:w="534" w:type="dxa"/>
          </w:tcPr>
          <w:p w14:paraId="15A89E32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0C9AEF2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 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14:paraId="16898790" w14:textId="77777777" w:rsidTr="00C1539D">
        <w:tc>
          <w:tcPr>
            <w:tcW w:w="534" w:type="dxa"/>
          </w:tcPr>
          <w:p w14:paraId="17F754A4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676CC55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pPr w:leftFromText="180" w:rightFromText="180" w:vertAnchor="text" w:horzAnchor="margin" w:tblpY="107"/>
        <w:tblW w:w="0" w:type="auto"/>
        <w:tblLook w:val="04A0" w:firstRow="1" w:lastRow="0" w:firstColumn="1" w:lastColumn="0" w:noHBand="0" w:noVBand="1"/>
      </w:tblPr>
      <w:tblGrid>
        <w:gridCol w:w="1418"/>
        <w:gridCol w:w="3180"/>
      </w:tblGrid>
      <w:tr w:rsidR="00CB09D7" w:rsidRPr="000C2AAC" w14:paraId="650807F3" w14:textId="77777777" w:rsidTr="00CB09D7">
        <w:tc>
          <w:tcPr>
            <w:tcW w:w="1418" w:type="dxa"/>
          </w:tcPr>
          <w:p w14:paraId="36B73E72" w14:textId="77777777" w:rsidR="00CB09D7" w:rsidRPr="000C2AAC" w:rsidRDefault="00CB09D7" w:rsidP="00CB09D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2EE3678B" w14:textId="77777777" w:rsidR="00CB09D7" w:rsidRPr="000C2AAC" w:rsidRDefault="00CB09D7" w:rsidP="00CB09D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09/09/2558</w:t>
            </w:r>
          </w:p>
        </w:tc>
      </w:tr>
      <w:tr w:rsidR="00CB09D7" w:rsidRPr="000C2AAC" w14:paraId="0FDA3B3E" w14:textId="77777777" w:rsidTr="00CB09D7">
        <w:tc>
          <w:tcPr>
            <w:tcW w:w="1418" w:type="dxa"/>
          </w:tcPr>
          <w:p w14:paraId="0025E7EC" w14:textId="77777777" w:rsidR="00CB09D7" w:rsidRPr="000C2AAC" w:rsidRDefault="00CB09D7" w:rsidP="00CB09D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493EF8C3" w14:textId="77777777" w:rsidR="00CB09D7" w:rsidRPr="000C2AAC" w:rsidRDefault="00CB09D7" w:rsidP="00CB09D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CB09D7" w:rsidRPr="000C2AAC" w14:paraId="79E2A8D0" w14:textId="77777777" w:rsidTr="00CB09D7">
        <w:tc>
          <w:tcPr>
            <w:tcW w:w="1418" w:type="dxa"/>
          </w:tcPr>
          <w:p w14:paraId="421F78B0" w14:textId="77777777" w:rsidR="00CB09D7" w:rsidRPr="000C2AAC" w:rsidRDefault="00CB09D7" w:rsidP="00CB09D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4C65D67F" w14:textId="77777777" w:rsidR="00CB09D7" w:rsidRPr="000C2AAC" w:rsidRDefault="00CB09D7" w:rsidP="00CB09D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 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CB09D7" w:rsidRPr="000C2AAC" w14:paraId="5CD0A368" w14:textId="77777777" w:rsidTr="00CB09D7">
        <w:tc>
          <w:tcPr>
            <w:tcW w:w="1418" w:type="dxa"/>
          </w:tcPr>
          <w:p w14:paraId="07733C3C" w14:textId="77777777" w:rsidR="00CB09D7" w:rsidRPr="000C2AAC" w:rsidRDefault="00CB09D7" w:rsidP="00CB09D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6ADA8942" w14:textId="77777777" w:rsidR="00CB09D7" w:rsidRPr="000C2AAC" w:rsidRDefault="00CB09D7" w:rsidP="00CB09D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CB09D7" w:rsidRPr="000C2AAC" w14:paraId="21EF2DAB" w14:textId="77777777" w:rsidTr="00CB09D7">
        <w:tc>
          <w:tcPr>
            <w:tcW w:w="1418" w:type="dxa"/>
          </w:tcPr>
          <w:p w14:paraId="4B19C57E" w14:textId="77777777" w:rsidR="00CB09D7" w:rsidRPr="000C2AAC" w:rsidRDefault="00CB09D7" w:rsidP="00CB09D7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36BA3E27" w14:textId="77777777" w:rsidR="00CB09D7" w:rsidRPr="000C2AAC" w:rsidRDefault="00CB09D7" w:rsidP="00CB09D7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8B609" w14:textId="77777777" w:rsidR="00476DC8" w:rsidRDefault="00476DC8" w:rsidP="00C81DB8">
      <w:pPr>
        <w:spacing w:after="0" w:line="240" w:lineRule="auto"/>
      </w:pPr>
      <w:r>
        <w:separator/>
      </w:r>
    </w:p>
  </w:endnote>
  <w:endnote w:type="continuationSeparator" w:id="0">
    <w:p w14:paraId="1B6B1287" w14:textId="77777777" w:rsidR="00476DC8" w:rsidRDefault="00476DC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1736C" w14:textId="77777777" w:rsidR="00476DC8" w:rsidRDefault="00476DC8" w:rsidP="00C81DB8">
      <w:pPr>
        <w:spacing w:after="0" w:line="240" w:lineRule="auto"/>
      </w:pPr>
      <w:r>
        <w:separator/>
      </w:r>
    </w:p>
  </w:footnote>
  <w:footnote w:type="continuationSeparator" w:id="0">
    <w:p w14:paraId="457AB923" w14:textId="77777777" w:rsidR="00476DC8" w:rsidRDefault="00476DC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86D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C786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C786D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76DC8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231D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B09D7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4EEC0-6E85-4D8B-94C1-EE8A4E23E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7</Pages>
  <Words>945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  COM</cp:lastModifiedBy>
  <cp:revision>2</cp:revision>
  <cp:lastPrinted>2015-03-02T15:12:00Z</cp:lastPrinted>
  <dcterms:created xsi:type="dcterms:W3CDTF">2015-12-23T06:13:00Z</dcterms:created>
  <dcterms:modified xsi:type="dcterms:W3CDTF">2015-12-23T06:13:00Z</dcterms:modified>
</cp:coreProperties>
</file>